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3268E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83268E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C" w14:textId="2D9EA353" w:rsidR="00C44B8B" w:rsidRPr="0052681C" w:rsidRDefault="003C062C" w:rsidP="00A3482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202В</w:t>
            </w:r>
            <w:r w:rsidR="0058138D" w:rsidRPr="0058138D">
              <w:rPr>
                <w:b/>
                <w:sz w:val="26"/>
                <w:szCs w:val="26"/>
              </w:rPr>
              <w:t>_</w:t>
            </w:r>
            <w:r w:rsidR="00A8069A">
              <w:rPr>
                <w:b/>
                <w:sz w:val="26"/>
                <w:szCs w:val="26"/>
              </w:rPr>
              <w:t>17</w:t>
            </w:r>
          </w:p>
        </w:tc>
      </w:tr>
      <w:tr w:rsidR="00C44B8B" w:rsidRPr="0052681C" w14:paraId="583268F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F" w14:textId="1D28CE2B" w:rsidR="00C44B8B" w:rsidRPr="0052681C" w:rsidRDefault="008864BF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 w:rsidRPr="008864BF">
              <w:rPr>
                <w:b/>
                <w:sz w:val="26"/>
                <w:szCs w:val="26"/>
                <w:lang w:val="en-US"/>
              </w:rPr>
              <w:t>2326782</w:t>
            </w:r>
          </w:p>
        </w:tc>
      </w:tr>
    </w:tbl>
    <w:p w14:paraId="4C51BD24" w14:textId="77777777" w:rsidR="0058357F" w:rsidRDefault="0058357F" w:rsidP="0058357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Заместитель главного инженера по эксплуатации филиала «Кировэнерго»  </w:t>
      </w:r>
    </w:p>
    <w:p w14:paraId="76D1E8F7" w14:textId="77777777" w:rsidR="0058357F" w:rsidRDefault="0058357F" w:rsidP="0058357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ПАО «МРСК Центра и Приволжья»</w:t>
      </w:r>
    </w:p>
    <w:p w14:paraId="6DE3323B" w14:textId="77777777" w:rsidR="0058357F" w:rsidRDefault="0058357F" w:rsidP="0058357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 Ичетовкин А.В. </w:t>
      </w:r>
    </w:p>
    <w:p w14:paraId="583268F5" w14:textId="400AEDDB" w:rsidR="00C44B8B" w:rsidRPr="0058357F" w:rsidRDefault="0058357F" w:rsidP="0058357F">
      <w:pPr>
        <w:pStyle w:val="2"/>
        <w:numPr>
          <w:ilvl w:val="0"/>
          <w:numId w:val="0"/>
        </w:numPr>
        <w:spacing w:after="120"/>
        <w:jc w:val="right"/>
        <w:rPr>
          <w:b w:val="0"/>
          <w:sz w:val="26"/>
          <w:szCs w:val="26"/>
        </w:rPr>
      </w:pPr>
      <w:r w:rsidRPr="0058357F">
        <w:rPr>
          <w:b w:val="0"/>
          <w:sz w:val="26"/>
          <w:szCs w:val="26"/>
        </w:rPr>
        <w:t>“_____” ______________ 20_____ г.</w:t>
      </w:r>
    </w:p>
    <w:p w14:paraId="583268F6" w14:textId="77777777" w:rsidR="00C44B8B" w:rsidRPr="0052681C" w:rsidRDefault="00C44B8B" w:rsidP="00C44B8B"/>
    <w:p w14:paraId="583268F7" w14:textId="77777777" w:rsidR="00C44B8B" w:rsidRPr="0052681C" w:rsidRDefault="00C44B8B" w:rsidP="00C44B8B"/>
    <w:p w14:paraId="583268F8" w14:textId="77777777" w:rsidR="00C44B8B" w:rsidRPr="0052681C" w:rsidRDefault="00C44B8B" w:rsidP="00C44B8B"/>
    <w:p w14:paraId="583268F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83268FB" w14:textId="3754BD00" w:rsidR="00612811" w:rsidRPr="00336E09" w:rsidRDefault="004F6968" w:rsidP="00773399">
      <w:pPr>
        <w:ind w:firstLine="0"/>
        <w:jc w:val="center"/>
        <w:rPr>
          <w:sz w:val="24"/>
          <w:szCs w:val="24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FE3C7C" w:rsidRPr="00FE3C7C">
        <w:rPr>
          <w:b/>
          <w:bCs/>
          <w:sz w:val="26"/>
          <w:szCs w:val="26"/>
        </w:rPr>
        <w:t>арматуры к СИП</w:t>
      </w:r>
      <w:r w:rsidR="00FE3C7C">
        <w:rPr>
          <w:b/>
          <w:bCs/>
          <w:sz w:val="26"/>
          <w:szCs w:val="26"/>
        </w:rPr>
        <w:t xml:space="preserve"> </w:t>
      </w:r>
      <w:r w:rsidR="00FA14B0">
        <w:rPr>
          <w:b/>
          <w:sz w:val="26"/>
          <w:szCs w:val="26"/>
        </w:rPr>
        <w:t>(</w:t>
      </w:r>
      <w:r w:rsidR="003C062C" w:rsidRPr="00C12BC9">
        <w:rPr>
          <w:b/>
          <w:sz w:val="26"/>
          <w:szCs w:val="26"/>
        </w:rPr>
        <w:t xml:space="preserve">Наконечник изолированный </w:t>
      </w:r>
      <w:r w:rsidR="003C062C" w:rsidRPr="003C062C">
        <w:rPr>
          <w:b/>
          <w:sz w:val="26"/>
          <w:szCs w:val="26"/>
          <w:lang w:val="en-US"/>
        </w:rPr>
        <w:t>CPTA</w:t>
      </w:r>
      <w:r w:rsidR="003C062C" w:rsidRPr="00C12BC9">
        <w:rPr>
          <w:b/>
          <w:sz w:val="26"/>
          <w:szCs w:val="26"/>
        </w:rPr>
        <w:t xml:space="preserve"> </w:t>
      </w:r>
      <w:r w:rsidR="003C062C" w:rsidRPr="003C062C">
        <w:rPr>
          <w:b/>
          <w:sz w:val="26"/>
          <w:szCs w:val="26"/>
          <w:lang w:val="en-US"/>
        </w:rPr>
        <w:t>R</w:t>
      </w:r>
      <w:r w:rsidR="003C062C" w:rsidRPr="00C12BC9">
        <w:rPr>
          <w:b/>
          <w:sz w:val="26"/>
          <w:szCs w:val="26"/>
        </w:rPr>
        <w:t xml:space="preserve"> </w:t>
      </w:r>
      <w:r w:rsidR="00FD4D76">
        <w:rPr>
          <w:b/>
          <w:sz w:val="26"/>
          <w:szCs w:val="26"/>
        </w:rPr>
        <w:t>35</w:t>
      </w:r>
      <w:r w:rsidR="00B23D81">
        <w:rPr>
          <w:b/>
          <w:sz w:val="26"/>
          <w:szCs w:val="26"/>
        </w:rPr>
        <w:t xml:space="preserve"> или аналог</w:t>
      </w:r>
      <w:r w:rsidR="00FA14B0">
        <w:rPr>
          <w:b/>
          <w:sz w:val="26"/>
          <w:szCs w:val="26"/>
        </w:rPr>
        <w:t>)</w:t>
      </w:r>
      <w:r w:rsidR="00FF22A4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FF22A4">
        <w:rPr>
          <w:b/>
          <w:sz w:val="26"/>
          <w:szCs w:val="26"/>
        </w:rPr>
        <w:t xml:space="preserve"> </w:t>
      </w:r>
      <w:r w:rsidR="00AA670B" w:rsidRPr="00FF22A4">
        <w:rPr>
          <w:b/>
          <w:sz w:val="26"/>
          <w:szCs w:val="26"/>
          <w:u w:val="single"/>
        </w:rPr>
        <w:t>202</w:t>
      </w:r>
      <w:r w:rsidR="00336E09">
        <w:rPr>
          <w:b/>
          <w:sz w:val="26"/>
          <w:szCs w:val="26"/>
          <w:u w:val="single"/>
        </w:rPr>
        <w:t>В</w:t>
      </w:r>
    </w:p>
    <w:p w14:paraId="583268FC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83268F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07A7A7B3" w14:textId="77777777" w:rsidR="00A21F32" w:rsidRDefault="00A21F32" w:rsidP="00EF4CE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45D9345A" w14:textId="77777777" w:rsidR="00A21F32" w:rsidRDefault="00A21F32" w:rsidP="00EF4CE8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</w:p>
    <w:p w14:paraId="38BA2E9F" w14:textId="77777777" w:rsidR="00A21F32" w:rsidRDefault="00A21F32" w:rsidP="00EF4CE8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38BEE2D3" wp14:editId="0E10980A">
            <wp:extent cx="3695700" cy="1857375"/>
            <wp:effectExtent l="0" t="0" r="0" b="9525"/>
            <wp:docPr id="4" name="Рисунок 4" descr="&amp;Ncy;&amp;acy;&amp;kcy;&amp;ocy;&amp;ncy;&amp;iecy;&amp;chcy;&amp;ncy;&amp;icy;&amp;kcy;&amp;icy; CPTA 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Ncy;&amp;acy;&amp;kcy;&amp;ocy;&amp;ncy;&amp;iecy;&amp;chcy;&amp;ncy;&amp;icy;&amp;kcy;&amp;icy; CPTA R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9B6001" w14:textId="77777777" w:rsidR="00A21F32" w:rsidRDefault="00A21F32" w:rsidP="00A21F32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Используется для соединения СИП с электрооборудованием. Соединение с СИП осуществляется прессованием с использованием шестигранных матриц.</w:t>
      </w:r>
    </w:p>
    <w:p w14:paraId="2DA573E0" w14:textId="77777777" w:rsidR="00A21F32" w:rsidRDefault="00A21F32" w:rsidP="00A21F32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</w:p>
    <w:tbl>
      <w:tblPr>
        <w:tblW w:w="0" w:type="auto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465"/>
        <w:gridCol w:w="1537"/>
        <w:gridCol w:w="742"/>
        <w:gridCol w:w="755"/>
        <w:gridCol w:w="1100"/>
      </w:tblGrid>
      <w:tr w:rsidR="00BF254A" w:rsidRPr="00C12BC9" w14:paraId="54BBD19B" w14:textId="77777777" w:rsidTr="00A21F3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14:paraId="1A06C76D" w14:textId="0F3665EE" w:rsidR="00BF254A" w:rsidRPr="00C12BC9" w:rsidRDefault="00BF254A" w:rsidP="00C12BC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vAlign w:val="center"/>
            <w:hideMark/>
          </w:tcPr>
          <w:p w14:paraId="111D6469" w14:textId="77777777" w:rsidR="00BF254A" w:rsidRPr="00C12BC9" w:rsidRDefault="00BF254A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Сечение, мм²</w:t>
            </w:r>
          </w:p>
        </w:tc>
        <w:tc>
          <w:tcPr>
            <w:tcW w:w="0" w:type="auto"/>
            <w:vAlign w:val="center"/>
            <w:hideMark/>
          </w:tcPr>
          <w:p w14:paraId="2FA1D262" w14:textId="77777777" w:rsidR="00BF254A" w:rsidRPr="00C12BC9" w:rsidRDefault="00BF254A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P, мм</w:t>
            </w:r>
          </w:p>
        </w:tc>
        <w:tc>
          <w:tcPr>
            <w:tcW w:w="0" w:type="auto"/>
            <w:vAlign w:val="center"/>
            <w:hideMark/>
          </w:tcPr>
          <w:p w14:paraId="6E10C2F4" w14:textId="77777777" w:rsidR="00BF254A" w:rsidRPr="00C12BC9" w:rsidRDefault="00BF254A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Т, мм</w:t>
            </w:r>
          </w:p>
        </w:tc>
        <w:tc>
          <w:tcPr>
            <w:tcW w:w="0" w:type="auto"/>
            <w:vAlign w:val="center"/>
            <w:hideMark/>
          </w:tcPr>
          <w:p w14:paraId="5EF0FDCD" w14:textId="77777777" w:rsidR="00BF254A" w:rsidRPr="00C12BC9" w:rsidRDefault="00BF254A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Матрица</w:t>
            </w:r>
          </w:p>
        </w:tc>
      </w:tr>
      <w:tr w:rsidR="00BF254A" w:rsidRPr="00C12BC9" w14:paraId="417C49FA" w14:textId="77777777" w:rsidTr="00A21F3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14:paraId="44650B0A" w14:textId="087E6153" w:rsidR="00BF254A" w:rsidRPr="00C12BC9" w:rsidRDefault="00BF254A" w:rsidP="00336E0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</w:r>
            <w:r w:rsidRPr="00B23D81">
              <w:rPr>
                <w:sz w:val="24"/>
                <w:szCs w:val="24"/>
              </w:rPr>
              <w:t>Наконечник изолированный</w:t>
            </w:r>
            <w:r>
              <w:rPr>
                <w:sz w:val="24"/>
                <w:szCs w:val="24"/>
              </w:rPr>
              <w:t xml:space="preserve"> </w:t>
            </w:r>
            <w:r w:rsidRPr="00C12BC9">
              <w:rPr>
                <w:sz w:val="24"/>
                <w:szCs w:val="24"/>
              </w:rPr>
              <w:t xml:space="preserve">CPTA R </w:t>
            </w:r>
            <w:r>
              <w:rPr>
                <w:sz w:val="24"/>
                <w:szCs w:val="24"/>
              </w:rPr>
              <w:t>35 или аналог</w:t>
            </w:r>
            <w:r w:rsidRPr="00C12BC9">
              <w:rPr>
                <w:sz w:val="24"/>
                <w:szCs w:val="24"/>
              </w:rPr>
              <w:t xml:space="preserve"> 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73654F67" w14:textId="283BBC0A" w:rsidR="00BF254A" w:rsidRPr="00C12BC9" w:rsidRDefault="00BF254A" w:rsidP="00FD4D76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35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55A907BE" w14:textId="77777777" w:rsidR="00BF254A" w:rsidRDefault="00BF254A" w:rsidP="00C12BC9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10A41B48" w14:textId="3E441A12" w:rsidR="00BF254A" w:rsidRPr="00C12BC9" w:rsidRDefault="00BF254A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t xml:space="preserve">22 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02B74C30" w14:textId="6312985D" w:rsidR="00BF254A" w:rsidRPr="00C12BC9" w:rsidRDefault="00BF254A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  <w:t xml:space="preserve">13 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0C8AD6BB" w14:textId="65898306" w:rsidR="00BF254A" w:rsidRPr="00C12BC9" w:rsidRDefault="00BF254A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  <w:t xml:space="preserve">E173 </w:t>
            </w:r>
            <w:r w:rsidRPr="00C12BC9">
              <w:rPr>
                <w:sz w:val="24"/>
                <w:szCs w:val="24"/>
              </w:rPr>
              <w:br/>
            </w:r>
          </w:p>
        </w:tc>
      </w:tr>
    </w:tbl>
    <w:p w14:paraId="7FB20F3E" w14:textId="77777777" w:rsidR="00A34829" w:rsidRDefault="00A34829" w:rsidP="009B000F">
      <w:pPr>
        <w:tabs>
          <w:tab w:val="left" w:pos="709"/>
        </w:tabs>
        <w:spacing w:line="276" w:lineRule="auto"/>
        <w:ind w:firstLine="0"/>
        <w:jc w:val="center"/>
        <w:rPr>
          <w:noProof/>
          <w:sz w:val="24"/>
          <w:szCs w:val="24"/>
          <w:lang w:val="en-US"/>
        </w:rPr>
      </w:pPr>
    </w:p>
    <w:p w14:paraId="3742B711" w14:textId="77777777" w:rsidR="00B23D81" w:rsidRPr="00C22EEF" w:rsidRDefault="00B23D81" w:rsidP="00B23D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Общие требования.</w:t>
      </w:r>
      <w:bookmarkStart w:id="0" w:name="_GoBack"/>
      <w:bookmarkEnd w:id="0"/>
    </w:p>
    <w:p w14:paraId="1575DCAC" w14:textId="77777777" w:rsidR="00B23D81" w:rsidRPr="00C22EEF" w:rsidRDefault="00B23D81" w:rsidP="00B23D81">
      <w:pPr>
        <w:pStyle w:val="ad"/>
        <w:numPr>
          <w:ilvl w:val="1"/>
          <w:numId w:val="1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659F6FA0" w14:textId="77777777" w:rsidR="00B23D81" w:rsidRPr="00C22EEF" w:rsidRDefault="00B23D81" w:rsidP="00B23D8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быть новой, ранее не использованной;</w:t>
      </w:r>
    </w:p>
    <w:p w14:paraId="308A2F5B" w14:textId="77777777" w:rsidR="00B23D81" w:rsidRPr="00C22EEF" w:rsidRDefault="00B23D81" w:rsidP="00B23D8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04794EB" w14:textId="77777777" w:rsidR="00B23D81" w:rsidRPr="00C22EEF" w:rsidRDefault="00B23D81" w:rsidP="00B23D8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528D391" w14:textId="77777777" w:rsidR="00B23D81" w:rsidRPr="00C22EEF" w:rsidRDefault="00B23D81" w:rsidP="00B23D8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5A490D22" w14:textId="77777777" w:rsidR="00B23D81" w:rsidRPr="00C22EEF" w:rsidRDefault="00B23D81" w:rsidP="00B23D8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F89B8AE" w14:textId="77777777" w:rsidR="00B23D81" w:rsidRPr="00C22EEF" w:rsidRDefault="00B23D81" w:rsidP="00B23D8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17EB132" w14:textId="77777777" w:rsidR="00B23D81" w:rsidRPr="00674213" w:rsidRDefault="00B23D81" w:rsidP="00B23D8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74213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146097AB" w14:textId="77777777" w:rsidR="00B23D81" w:rsidRPr="00C22EEF" w:rsidRDefault="00B23D81" w:rsidP="00B23D8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58A7400E" w14:textId="77777777" w:rsidR="00B23D81" w:rsidRPr="00C22EEF" w:rsidRDefault="00B23D81" w:rsidP="00B23D8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2351371F" w14:textId="77777777" w:rsidR="00B23D81" w:rsidRPr="00C22EEF" w:rsidRDefault="00B23D81" w:rsidP="00B23D8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DBC7886" w14:textId="77777777" w:rsidR="00B23D81" w:rsidRPr="00C22EEF" w:rsidRDefault="00B23D81" w:rsidP="00B23D8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268ABD5" w14:textId="77777777" w:rsidR="00B23D81" w:rsidRPr="00C22EEF" w:rsidRDefault="00B23D81" w:rsidP="00B23D81">
      <w:pPr>
        <w:pStyle w:val="ad"/>
        <w:numPr>
          <w:ilvl w:val="1"/>
          <w:numId w:val="14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4494EDA9" w14:textId="77777777" w:rsidR="00B23D81" w:rsidRPr="00C22EEF" w:rsidRDefault="00B23D81" w:rsidP="00B23D8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Р 51177-2017 «Арматура линейная. Общие технические требования»;</w:t>
      </w:r>
    </w:p>
    <w:p w14:paraId="206E39B9" w14:textId="77777777" w:rsidR="00B23D81" w:rsidRPr="00C22EEF" w:rsidRDefault="00B23D81" w:rsidP="00B23D8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Р 51155-2017 «Арматура линейная. Правила приемки и методы испытаний»;</w:t>
      </w:r>
    </w:p>
    <w:p w14:paraId="3FA93311" w14:textId="77777777" w:rsidR="00B23D81" w:rsidRPr="00C22EEF" w:rsidRDefault="00B23D81" w:rsidP="00B23D8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СИП-1 и СИП-2. Общие технические требования» (с изменениями от 05.08.2019);</w:t>
      </w:r>
    </w:p>
    <w:p w14:paraId="5918EA3E" w14:textId="77777777" w:rsidR="00B23D81" w:rsidRPr="00C22EEF" w:rsidRDefault="00B23D81" w:rsidP="00B23D8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34.01-2.2-003-2015 «Арматура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 (с изменениями от 05.08.2019);</w:t>
      </w:r>
    </w:p>
    <w:p w14:paraId="2BDF28E9" w14:textId="77777777" w:rsidR="00B23D81" w:rsidRPr="00C22EEF" w:rsidRDefault="00B23D81" w:rsidP="00B23D8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 (с изменениями от 05.08.2019);</w:t>
      </w:r>
    </w:p>
    <w:p w14:paraId="2B314B10" w14:textId="77777777" w:rsidR="00B23D81" w:rsidRPr="00C22EEF" w:rsidRDefault="00B23D81" w:rsidP="00B23D8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 (с изменениями от 05.08.2019);</w:t>
      </w:r>
    </w:p>
    <w:p w14:paraId="1D19652E" w14:textId="77777777" w:rsidR="00B23D81" w:rsidRPr="00C22EEF" w:rsidRDefault="00B23D81" w:rsidP="00B23D8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 (с изменениями от 05.08.2019);</w:t>
      </w:r>
    </w:p>
    <w:p w14:paraId="724B4A4F" w14:textId="77777777" w:rsidR="00B23D81" w:rsidRPr="003C5416" w:rsidRDefault="00B23D81" w:rsidP="00B23D81">
      <w:pPr>
        <w:ind w:firstLine="709"/>
        <w:rPr>
          <w:sz w:val="24"/>
          <w:szCs w:val="28"/>
        </w:rPr>
      </w:pPr>
      <w:r w:rsidRPr="003C5416">
        <w:rPr>
          <w:sz w:val="24"/>
          <w:szCs w:val="28"/>
        </w:rPr>
        <w:lastRenderedPageBreak/>
        <w:t>-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 (с изменениями от 05.08.2019);</w:t>
      </w:r>
    </w:p>
    <w:p w14:paraId="036C479F" w14:textId="77777777" w:rsidR="00B23D81" w:rsidRPr="00C22EEF" w:rsidRDefault="00B23D81" w:rsidP="00B23D8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6C046318" w14:textId="77777777" w:rsidR="00B23D81" w:rsidRPr="00C22EEF" w:rsidRDefault="00B23D81" w:rsidP="00B23D8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F5A82BB" w14:textId="77777777" w:rsidR="00B23D81" w:rsidRPr="00C22EEF" w:rsidRDefault="00B23D81" w:rsidP="00B23D8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E56393E" w14:textId="77777777" w:rsidR="00B23D81" w:rsidRPr="00C22EEF" w:rsidRDefault="00B23D81" w:rsidP="00B23D81">
      <w:pPr>
        <w:pStyle w:val="ad"/>
        <w:numPr>
          <w:ilvl w:val="1"/>
          <w:numId w:val="1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Упаковка, транспортирование, условия и сроки хранения.</w:t>
      </w:r>
    </w:p>
    <w:p w14:paraId="5CDEDC5C" w14:textId="77777777" w:rsidR="00B23D81" w:rsidRPr="00C22EEF" w:rsidRDefault="00B23D81" w:rsidP="00B23D81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2991-88, ГОСТ 23216-78, </w:t>
      </w:r>
      <w:r w:rsidRPr="00C22EEF">
        <w:rPr>
          <w:color w:val="000000"/>
          <w:sz w:val="24"/>
          <w:szCs w:val="24"/>
        </w:rPr>
        <w:t>ГОСТ 14192-96</w:t>
      </w:r>
      <w:r w:rsidRPr="00C22EE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CB89148" w14:textId="77777777" w:rsidR="00B23D81" w:rsidRPr="00C22EEF" w:rsidRDefault="00B23D81" w:rsidP="00B23D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FAA6B84" w14:textId="77777777" w:rsidR="00B23D81" w:rsidRPr="00C22EEF" w:rsidRDefault="00B23D81" w:rsidP="00B23D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47EBAA9A" w14:textId="77777777" w:rsidR="00B23D81" w:rsidRPr="00C22EEF" w:rsidRDefault="00B23D81" w:rsidP="00B23D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6FCB554" w14:textId="77777777" w:rsidR="00B23D81" w:rsidRPr="00C22EEF" w:rsidRDefault="00B23D81" w:rsidP="00B23D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2.8 </w:t>
      </w:r>
      <w:r w:rsidRPr="00C22EEF">
        <w:rPr>
          <w:bCs/>
          <w:szCs w:val="24"/>
        </w:rPr>
        <w:t xml:space="preserve">Для применения арматуры должны быть разработаны </w:t>
      </w:r>
      <w:r w:rsidRPr="00C22EEF">
        <w:rPr>
          <w:szCs w:val="24"/>
        </w:rPr>
        <w:t>руководящие документы по монтажу и эксплуатации ВЛИ:</w:t>
      </w:r>
      <w:r w:rsidRPr="00C22EEF">
        <w:rPr>
          <w:bCs/>
          <w:szCs w:val="24"/>
        </w:rPr>
        <w:t xml:space="preserve"> «</w:t>
      </w:r>
      <w:r w:rsidRPr="00C22EEF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17C53A20" w14:textId="77777777" w:rsidR="00B23D81" w:rsidRPr="00C22EEF" w:rsidRDefault="00B23D81" w:rsidP="00B23D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453929A" w14:textId="77777777" w:rsidR="00B23D81" w:rsidRPr="00C22EEF" w:rsidRDefault="00B23D81" w:rsidP="00B23D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Гарантийные обязательства.</w:t>
      </w:r>
    </w:p>
    <w:p w14:paraId="152BE189" w14:textId="77777777" w:rsidR="00B23D81" w:rsidRPr="00C22EEF" w:rsidRDefault="00B23D81" w:rsidP="00B23D8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F77F21A" w14:textId="77777777" w:rsidR="00B23D81" w:rsidRPr="00C22EEF" w:rsidRDefault="00B23D81" w:rsidP="00B23D8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478FA52A" w14:textId="77777777" w:rsidR="00B23D81" w:rsidRPr="00C22EEF" w:rsidRDefault="00B23D81" w:rsidP="00B23D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CC00E4D" w14:textId="77777777" w:rsidR="00B23D81" w:rsidRPr="00C22EEF" w:rsidRDefault="00B23D81" w:rsidP="00B23D8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EF19C35" w14:textId="77777777" w:rsidR="00B23D81" w:rsidRPr="00C22EEF" w:rsidRDefault="00B23D81" w:rsidP="00B23D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6025706" w14:textId="77777777" w:rsidR="00B23D81" w:rsidRPr="00C22EEF" w:rsidRDefault="00B23D81" w:rsidP="00B23D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2D15CBF" w14:textId="77777777" w:rsidR="00B23D81" w:rsidRPr="00C22EEF" w:rsidRDefault="00B23D81" w:rsidP="00B23D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04DFBD85" w14:textId="77777777" w:rsidR="00B23D81" w:rsidRPr="00C22EEF" w:rsidRDefault="00B23D81" w:rsidP="00B23D81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>паспорт по нормативной документации, утвержденной в установленном порядке;</w:t>
      </w:r>
    </w:p>
    <w:p w14:paraId="1676384A" w14:textId="77777777" w:rsidR="00B23D81" w:rsidRPr="00C22EEF" w:rsidRDefault="00B23D81" w:rsidP="00B23D81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05A1F5C" w14:textId="77777777" w:rsidR="00B23D81" w:rsidRPr="00C22EEF" w:rsidRDefault="00B23D81" w:rsidP="00B23D81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2C71FA45" w14:textId="77777777" w:rsidR="00B23D81" w:rsidRPr="00C22EEF" w:rsidRDefault="00B23D81" w:rsidP="00B23D81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2B9AE77C" w14:textId="77777777" w:rsidR="00B23D81" w:rsidRPr="00C22EEF" w:rsidRDefault="00B23D81" w:rsidP="00B23D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70AF3F49" w14:textId="77777777" w:rsidR="00B23D81" w:rsidRPr="00C22EEF" w:rsidRDefault="00B23D81" w:rsidP="00B23D81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обозначение типа арматуры к СИП;</w:t>
      </w:r>
    </w:p>
    <w:p w14:paraId="0E1BB90D" w14:textId="77777777" w:rsidR="00B23D81" w:rsidRPr="00C22EEF" w:rsidRDefault="00B23D81" w:rsidP="00B23D81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товарный знак предприятия-изготовителя;</w:t>
      </w:r>
    </w:p>
    <w:p w14:paraId="5896DFFE" w14:textId="77777777" w:rsidR="00B23D81" w:rsidRPr="00C22EEF" w:rsidRDefault="00B23D81" w:rsidP="00B23D81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год изготовления (две последние цифры). </w:t>
      </w:r>
    </w:p>
    <w:p w14:paraId="2F1BFCEC" w14:textId="77777777" w:rsidR="00B23D81" w:rsidRPr="00C22EEF" w:rsidRDefault="00B23D81" w:rsidP="00B23D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22EEF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5FC2C7EB" w14:textId="77777777" w:rsidR="00B23D81" w:rsidRPr="00C22EEF" w:rsidRDefault="00B23D81" w:rsidP="00B23D81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22EEF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к СИП. </w:t>
      </w:r>
    </w:p>
    <w:p w14:paraId="4E7C6893" w14:textId="77777777" w:rsidR="00B23D81" w:rsidRPr="00C22EEF" w:rsidRDefault="00B23D81" w:rsidP="00B23D81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15C49FF4" w14:textId="77777777" w:rsidR="00B23D81" w:rsidRPr="00C22EEF" w:rsidRDefault="00B23D81" w:rsidP="00B23D8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Правила приемки продукции.</w:t>
      </w:r>
    </w:p>
    <w:p w14:paraId="3339113C" w14:textId="77777777" w:rsidR="00B23D81" w:rsidRPr="00C22EEF" w:rsidRDefault="00B23D81" w:rsidP="00B23D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2F56EA1D" w14:textId="77777777" w:rsidR="00B23D81" w:rsidRPr="00C22EEF" w:rsidRDefault="00B23D81" w:rsidP="00B23D8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46020AB" w14:textId="77777777" w:rsidR="00B23D81" w:rsidRPr="00C22EEF" w:rsidRDefault="00B23D81" w:rsidP="00B23D81">
      <w:pPr>
        <w:rPr>
          <w:sz w:val="26"/>
          <w:szCs w:val="26"/>
        </w:rPr>
      </w:pPr>
    </w:p>
    <w:p w14:paraId="66D21A8F" w14:textId="77777777" w:rsidR="00B23D81" w:rsidRPr="00C22EEF" w:rsidRDefault="00B23D81" w:rsidP="00B23D81">
      <w:pPr>
        <w:rPr>
          <w:sz w:val="26"/>
          <w:szCs w:val="26"/>
        </w:rPr>
      </w:pPr>
    </w:p>
    <w:p w14:paraId="47FCB184" w14:textId="77777777" w:rsidR="00F76FE7" w:rsidRDefault="00F76FE7" w:rsidP="00F76FE7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эксплуатации и </w:t>
      </w:r>
    </w:p>
    <w:p w14:paraId="4432E341" w14:textId="77777777" w:rsidR="00F76FE7" w:rsidRDefault="00F76FE7" w:rsidP="00F76FE7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развития систем учета </w:t>
      </w:r>
    </w:p>
    <w:p w14:paraId="6F450755" w14:textId="77777777" w:rsidR="00F76FE7" w:rsidRDefault="00F76FE7" w:rsidP="00F76FE7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филиала «Кировэнерго» </w:t>
      </w:r>
    </w:p>
    <w:p w14:paraId="1914357D" w14:textId="46373619" w:rsidR="00B23D81" w:rsidRPr="00612811" w:rsidRDefault="00F76FE7" w:rsidP="00F76FE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6"/>
          <w:szCs w:val="26"/>
        </w:rPr>
        <w:t>ПАО «МРСК Центра и Приволжья»                     __________________            Сухих А.В.</w:t>
      </w:r>
    </w:p>
    <w:p w14:paraId="3F1D375D" w14:textId="77777777" w:rsidR="00243039" w:rsidRDefault="00243039" w:rsidP="0024303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EE1B2F1" w14:textId="77777777" w:rsidR="00243039" w:rsidRPr="00612811" w:rsidRDefault="00243039" w:rsidP="0024303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8326931" w14:textId="77777777" w:rsidR="008A5CA5" w:rsidRPr="00CB6078" w:rsidRDefault="008A5CA5" w:rsidP="00243039">
      <w:pPr>
        <w:pStyle w:val="ad"/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BF457D" w14:textId="77777777" w:rsidR="000A10E8" w:rsidRDefault="000A10E8">
      <w:r>
        <w:separator/>
      </w:r>
    </w:p>
  </w:endnote>
  <w:endnote w:type="continuationSeparator" w:id="0">
    <w:p w14:paraId="62DA6D4B" w14:textId="77777777" w:rsidR="000A10E8" w:rsidRDefault="000A1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F33A91" w14:textId="77777777" w:rsidR="000A10E8" w:rsidRDefault="000A10E8">
      <w:r>
        <w:separator/>
      </w:r>
    </w:p>
  </w:footnote>
  <w:footnote w:type="continuationSeparator" w:id="0">
    <w:p w14:paraId="37140BE5" w14:textId="77777777" w:rsidR="000A10E8" w:rsidRDefault="000A10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32693A" w14:textId="77777777" w:rsidR="00AD7048" w:rsidRDefault="0003359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832693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8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14"/>
  </w:num>
  <w:num w:numId="13">
    <w:abstractNumId w:val="8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0F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0F9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59E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FF6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10E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D4C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6FF5"/>
    <w:rsid w:val="00117DC6"/>
    <w:rsid w:val="00120F84"/>
    <w:rsid w:val="00121A1F"/>
    <w:rsid w:val="00122385"/>
    <w:rsid w:val="001230A7"/>
    <w:rsid w:val="001264CC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0F32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3039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18E7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90C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6E09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5EF5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62C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112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38D"/>
    <w:rsid w:val="0058183F"/>
    <w:rsid w:val="005818D1"/>
    <w:rsid w:val="00581AE8"/>
    <w:rsid w:val="00581D2D"/>
    <w:rsid w:val="00582A6B"/>
    <w:rsid w:val="0058357F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678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277"/>
    <w:rsid w:val="006109FF"/>
    <w:rsid w:val="00610D22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52CA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055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5DFF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4BF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346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D33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00F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1F32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4829"/>
    <w:rsid w:val="00A34F65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069A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01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45E0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2F92"/>
    <w:rsid w:val="00B23D81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3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254A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2BC9"/>
    <w:rsid w:val="00C136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26233"/>
    <w:rsid w:val="00C30D0D"/>
    <w:rsid w:val="00C33C85"/>
    <w:rsid w:val="00C344EA"/>
    <w:rsid w:val="00C351A7"/>
    <w:rsid w:val="00C3560E"/>
    <w:rsid w:val="00C370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51B2"/>
    <w:rsid w:val="00C87569"/>
    <w:rsid w:val="00C876E5"/>
    <w:rsid w:val="00C900FB"/>
    <w:rsid w:val="00C9178E"/>
    <w:rsid w:val="00C9305C"/>
    <w:rsid w:val="00C93EC2"/>
    <w:rsid w:val="00C947B3"/>
    <w:rsid w:val="00C94BA4"/>
    <w:rsid w:val="00C9764E"/>
    <w:rsid w:val="00CA1F26"/>
    <w:rsid w:val="00CA22F7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C72B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5B2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7F3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E7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4B0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A7D8C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4D76"/>
    <w:rsid w:val="00FE0188"/>
    <w:rsid w:val="00FE1EF2"/>
    <w:rsid w:val="00FE2964"/>
    <w:rsid w:val="00FE2CE8"/>
    <w:rsid w:val="00FE35CE"/>
    <w:rsid w:val="00FE3C7C"/>
    <w:rsid w:val="00FE3F0A"/>
    <w:rsid w:val="00FE45C1"/>
    <w:rsid w:val="00FF19D4"/>
    <w:rsid w:val="00FF22A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3268EA"/>
  <w15:docId w15:val="{208528B8-4794-4446-A05E-54ECD4B33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5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964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94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384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07277-0955-4839-B12E-8C8C8A62A28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328EF8B2-A1C0-43FA-B00C-FD60661C05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A739AD-B953-43CB-86B7-E85380B0FB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57A943-A634-4A9D-923B-F6268B809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</TotalTime>
  <Pages>4</Pages>
  <Words>1326</Words>
  <Characters>7563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Сухих Алексей Васильевич</cp:lastModifiedBy>
  <cp:revision>12</cp:revision>
  <cp:lastPrinted>2010-09-30T14:29:00Z</cp:lastPrinted>
  <dcterms:created xsi:type="dcterms:W3CDTF">2016-10-04T08:50:00Z</dcterms:created>
  <dcterms:modified xsi:type="dcterms:W3CDTF">2020-05-28T07:24:00Z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